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0B66CE">
      <w:pPr>
        <w:spacing w:before="84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2957DC">
        <w:rPr>
          <w:rFonts w:cs="Arial"/>
          <w:b/>
          <w:caps/>
          <w:sz w:val="28"/>
          <w:szCs w:val="28"/>
        </w:rPr>
        <w:t>1</w:t>
      </w:r>
      <w:r w:rsidR="00181341">
        <w:rPr>
          <w:rFonts w:cs="Arial"/>
          <w:b/>
          <w:caps/>
          <w:sz w:val="28"/>
          <w:szCs w:val="28"/>
        </w:rPr>
        <w:t>32</w:t>
      </w:r>
      <w:r w:rsidR="00416E9E">
        <w:rPr>
          <w:rFonts w:cs="Arial"/>
          <w:b/>
          <w:caps/>
          <w:sz w:val="28"/>
          <w:szCs w:val="28"/>
        </w:rPr>
        <w:t>2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2E11FC" w:rsidP="00C93FBF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2E11FC">
              <w:rPr>
                <w:rFonts w:cs="Arial"/>
                <w:sz w:val="20"/>
                <w:szCs w:val="20"/>
              </w:rPr>
              <w:t xml:space="preserve">Solicita </w:t>
            </w:r>
            <w:r w:rsidR="00C93FBF">
              <w:rPr>
                <w:rFonts w:cs="Arial"/>
                <w:sz w:val="20"/>
                <w:szCs w:val="20"/>
              </w:rPr>
              <w:t>revitalização da Praça José Maria de Abreu</w:t>
            </w:r>
            <w:r w:rsidRPr="002E11FC"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7A7A84" w:rsidRDefault="005A03FA" w:rsidP="00DB3271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Pr="007A7A84" w:rsidRDefault="00A15048" w:rsidP="00DB3271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7A7A84">
        <w:rPr>
          <w:rFonts w:cs="Arial"/>
          <w:b/>
        </w:rPr>
        <w:t>INDICAMOS</w:t>
      </w:r>
      <w:r w:rsidRPr="007A7A84">
        <w:rPr>
          <w:rFonts w:cs="Arial"/>
        </w:rPr>
        <w:t xml:space="preserve"> ao Excelentíssimo Senhor Prefeito Municipal de Jacareí</w:t>
      </w:r>
      <w:r w:rsidR="00D02CAD" w:rsidRPr="00D02CAD">
        <w:rPr>
          <w:rFonts w:cs="Arial"/>
        </w:rPr>
        <w:t xml:space="preserve">, no sentido de alcançar a eficiência dos serviços </w:t>
      </w:r>
      <w:r w:rsidR="00D02CAD">
        <w:rPr>
          <w:rFonts w:cs="Arial"/>
        </w:rPr>
        <w:t>m</w:t>
      </w:r>
      <w:r w:rsidR="00D02CAD" w:rsidRPr="00D02CAD">
        <w:rPr>
          <w:rFonts w:cs="Arial"/>
        </w:rPr>
        <w:t xml:space="preserve">unicipais, </w:t>
      </w:r>
      <w:r w:rsidRPr="007A7A84">
        <w:rPr>
          <w:rFonts w:cs="Arial"/>
        </w:rPr>
        <w:t xml:space="preserve">que </w:t>
      </w:r>
      <w:r w:rsidR="00281877" w:rsidRPr="007A7A84">
        <w:rPr>
          <w:rFonts w:cs="Arial"/>
        </w:rPr>
        <w:t xml:space="preserve">sejam tomadas </w:t>
      </w:r>
      <w:r w:rsidR="0025318D">
        <w:rPr>
          <w:rFonts w:cs="Arial"/>
        </w:rPr>
        <w:t xml:space="preserve">as </w:t>
      </w:r>
      <w:r w:rsidR="00205E78" w:rsidRPr="007A7A84">
        <w:rPr>
          <w:rFonts w:cs="Arial"/>
        </w:rPr>
        <w:t>providências cabíveis</w:t>
      </w:r>
      <w:r w:rsidR="0025318D">
        <w:rPr>
          <w:rFonts w:cs="Arial"/>
        </w:rPr>
        <w:t xml:space="preserve">, </w:t>
      </w:r>
      <w:r w:rsidR="0025318D" w:rsidRPr="0025318D">
        <w:rPr>
          <w:rFonts w:cs="Arial"/>
        </w:rPr>
        <w:t xml:space="preserve">junto à Secretaria de </w:t>
      </w:r>
      <w:r w:rsidR="00D02CAD">
        <w:rPr>
          <w:rFonts w:cs="Arial"/>
        </w:rPr>
        <w:t>Meio Ambiente</w:t>
      </w:r>
      <w:r w:rsidR="0025318D">
        <w:rPr>
          <w:rFonts w:cs="Arial"/>
        </w:rPr>
        <w:t>,</w:t>
      </w:r>
      <w:r w:rsidR="0025318D" w:rsidRPr="0025318D">
        <w:rPr>
          <w:rFonts w:cs="Arial"/>
        </w:rPr>
        <w:t xml:space="preserve"> para </w:t>
      </w:r>
      <w:r w:rsidR="00D22B54" w:rsidRPr="00D22B54">
        <w:rPr>
          <w:rFonts w:cs="Arial"/>
        </w:rPr>
        <w:t>revitalização da Praça José Maria de Abreu</w:t>
      </w:r>
      <w:r w:rsidR="0036203F" w:rsidRPr="007A7A84">
        <w:rPr>
          <w:rFonts w:cs="Arial"/>
        </w:rPr>
        <w:t>.</w:t>
      </w:r>
    </w:p>
    <w:p w:rsidR="00F60D30" w:rsidRDefault="00283B8C" w:rsidP="00DB3271">
      <w:pPr>
        <w:tabs>
          <w:tab w:val="left" w:pos="-600"/>
        </w:tabs>
        <w:spacing w:after="120" w:line="324" w:lineRule="auto"/>
        <w:ind w:firstLine="1701"/>
        <w:jc w:val="both"/>
      </w:pPr>
      <w:r w:rsidRPr="00283B8C">
        <w:t>A situação atual compromete a segurança dos moradores e pedestres</w:t>
      </w:r>
      <w:r w:rsidR="00F60D30">
        <w:t xml:space="preserve"> tendo em vista que </w:t>
      </w:r>
      <w:r w:rsidRPr="00283B8C">
        <w:t>a referida Praça está com calçamento e bancos danificados</w:t>
      </w:r>
      <w:r w:rsidR="00F60D30">
        <w:t xml:space="preserve"> e </w:t>
      </w:r>
      <w:r w:rsidRPr="00283B8C">
        <w:t>as raízes das árvores estão danificando não s</w:t>
      </w:r>
      <w:r w:rsidR="00F60D30">
        <w:t xml:space="preserve">omente </w:t>
      </w:r>
      <w:r w:rsidRPr="00283B8C">
        <w:t>a Praça como também as calçadas das residências, comprometendo inclusive a tubulação da rua</w:t>
      </w:r>
      <w:r w:rsidR="00F60D30">
        <w:t>.</w:t>
      </w:r>
    </w:p>
    <w:p w:rsidR="00283B8C" w:rsidRDefault="00F60D30" w:rsidP="00DB3271">
      <w:pPr>
        <w:tabs>
          <w:tab w:val="left" w:pos="-600"/>
        </w:tabs>
        <w:spacing w:after="120" w:line="324" w:lineRule="auto"/>
        <w:ind w:firstLine="1701"/>
        <w:jc w:val="both"/>
      </w:pPr>
      <w:r>
        <w:t xml:space="preserve">Ressaltamos que </w:t>
      </w:r>
      <w:r w:rsidR="00283B8C" w:rsidRPr="00283B8C">
        <w:t>o SAAE é acionado com frequência para solucionar problemas nas residências</w:t>
      </w:r>
      <w:r>
        <w:t>, sendo qu</w:t>
      </w:r>
      <w:r w:rsidR="00283B8C" w:rsidRPr="00283B8C">
        <w:t xml:space="preserve">e, na MAIORIA das vezes, as raízes </w:t>
      </w:r>
      <w:r w:rsidR="00D1729D">
        <w:t xml:space="preserve">estão </w:t>
      </w:r>
      <w:r w:rsidR="00283B8C" w:rsidRPr="00283B8C">
        <w:t>obstruindo a tubulação</w:t>
      </w:r>
      <w:r w:rsidR="00283B8C">
        <w:t>.</w:t>
      </w:r>
      <w:bookmarkStart w:id="0" w:name="_GoBack"/>
      <w:bookmarkEnd w:id="0"/>
    </w:p>
    <w:p w:rsidR="0011328D" w:rsidRPr="007A7A84" w:rsidRDefault="00975FDB" w:rsidP="00DB3271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F244F4">
        <w:t xml:space="preserve">Dada a importância social da presente </w:t>
      </w:r>
      <w:r w:rsidRPr="00F244F4">
        <w:rPr>
          <w:b/>
          <w:u w:val="single"/>
        </w:rPr>
        <w:t>indicação</w:t>
      </w:r>
      <w:r w:rsidRPr="00F244F4">
        <w:t>, conta o signatário com o acolhimento do Senhor Prefeito</w:t>
      </w:r>
      <w:r w:rsidR="0011328D">
        <w:rPr>
          <w:rFonts w:cs="Arial"/>
        </w:rPr>
        <w:t>.</w:t>
      </w:r>
    </w:p>
    <w:p w:rsidR="003A77BE" w:rsidRPr="007A7A84" w:rsidRDefault="002B6AE2" w:rsidP="00DB3271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7A7A84">
        <w:rPr>
          <w:rFonts w:cs="Arial"/>
        </w:rPr>
        <w:t>Na certeza de recebermos especial atenção ao indicado, subscrevemos agradecidos</w:t>
      </w:r>
      <w:r w:rsidR="003E188F" w:rsidRPr="007A7A84">
        <w:rPr>
          <w:rFonts w:cs="Arial"/>
        </w:rPr>
        <w:t>.</w:t>
      </w:r>
    </w:p>
    <w:p w:rsidR="00691975" w:rsidRPr="007A7A84" w:rsidRDefault="003A77BE" w:rsidP="000B66CE">
      <w:pPr>
        <w:tabs>
          <w:tab w:val="left" w:pos="-600"/>
          <w:tab w:val="left" w:pos="4508"/>
        </w:tabs>
        <w:spacing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7A7A84">
          <w:rPr>
            <w:rFonts w:cs="Arial"/>
          </w:rPr>
          <w:t>Sala</w:t>
        </w:r>
      </w:smartTag>
      <w:r w:rsidRPr="007A7A84">
        <w:rPr>
          <w:rFonts w:cs="Arial"/>
        </w:rPr>
        <w:t xml:space="preserve"> das </w:t>
      </w:r>
      <w:smartTag w:uri="schemas-houaiss/mini" w:element="verbetes">
        <w:r w:rsidRPr="007A7A84">
          <w:rPr>
            <w:rFonts w:cs="Arial"/>
          </w:rPr>
          <w:t>Sessões</w:t>
        </w:r>
      </w:smartTag>
      <w:r w:rsidRPr="007A7A84">
        <w:rPr>
          <w:rFonts w:cs="Arial"/>
        </w:rPr>
        <w:t xml:space="preserve">, </w:t>
      </w:r>
      <w:r w:rsidR="00975FDB">
        <w:rPr>
          <w:rFonts w:cs="Arial"/>
        </w:rPr>
        <w:t>1</w:t>
      </w:r>
      <w:r w:rsidR="00D22B54">
        <w:rPr>
          <w:rFonts w:cs="Arial"/>
        </w:rPr>
        <w:t>9</w:t>
      </w:r>
      <w:r w:rsidR="008A76EB" w:rsidRPr="007A7A84">
        <w:rPr>
          <w:rFonts w:cs="Arial"/>
        </w:rPr>
        <w:t xml:space="preserve"> de </w:t>
      </w:r>
      <w:r w:rsidR="00975FDB">
        <w:rPr>
          <w:rFonts w:cs="Arial"/>
        </w:rPr>
        <w:t>maio</w:t>
      </w:r>
      <w:r w:rsidR="008A76EB" w:rsidRPr="007A7A84">
        <w:rPr>
          <w:rFonts w:cs="Arial"/>
        </w:rPr>
        <w:t xml:space="preserve"> </w:t>
      </w:r>
      <w:r w:rsidR="00584E86" w:rsidRPr="007A7A84">
        <w:rPr>
          <w:rFonts w:cs="Arial"/>
        </w:rPr>
        <w:t>de 2021.</w:t>
      </w:r>
    </w:p>
    <w:p w:rsidR="00584E86" w:rsidRPr="007A7A84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584E86" w:rsidRPr="007A7A84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700B0B" w:rsidRPr="007A7A84" w:rsidRDefault="00700B0B" w:rsidP="00700B0B">
      <w:pPr>
        <w:jc w:val="center"/>
        <w:rPr>
          <w:rFonts w:eastAsia="Calibri" w:cs="Arial"/>
          <w:b/>
          <w:lang w:eastAsia="en-US"/>
        </w:rPr>
      </w:pPr>
      <w:r w:rsidRPr="007A7A84">
        <w:rPr>
          <w:rFonts w:eastAsia="Calibri" w:cs="Arial"/>
          <w:b/>
          <w:lang w:eastAsia="en-US"/>
        </w:rPr>
        <w:t>DUDI</w:t>
      </w:r>
    </w:p>
    <w:p w:rsidR="00FC229B" w:rsidRDefault="00700B0B" w:rsidP="00975FDB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eastAsia="Calibri" w:cs="Arial"/>
          <w:lang w:eastAsia="en-US"/>
        </w:rPr>
      </w:pPr>
      <w:r w:rsidRPr="007A7A84">
        <w:rPr>
          <w:rFonts w:eastAsia="Calibri" w:cs="Arial"/>
          <w:lang w:eastAsia="en-US"/>
        </w:rPr>
        <w:t xml:space="preserve">Vereador </w:t>
      </w:r>
      <w:r w:rsidR="001A07B5" w:rsidRPr="007A7A84">
        <w:rPr>
          <w:rFonts w:eastAsia="Calibri" w:cs="Arial"/>
          <w:lang w:eastAsia="en-US"/>
        </w:rPr>
        <w:t>–</w:t>
      </w:r>
      <w:r w:rsidRPr="007A7A84">
        <w:rPr>
          <w:rFonts w:eastAsia="Calibri" w:cs="Arial"/>
          <w:lang w:eastAsia="en-US"/>
        </w:rPr>
        <w:t xml:space="preserve"> PL</w:t>
      </w:r>
    </w:p>
    <w:sectPr w:rsidR="00FC229B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1A0A" w:rsidRDefault="008A1A0A">
      <w:r>
        <w:separator/>
      </w:r>
    </w:p>
  </w:endnote>
  <w:endnote w:type="continuationSeparator" w:id="0">
    <w:p w:rsidR="008A1A0A" w:rsidRDefault="008A1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1A0A" w:rsidRDefault="008A1A0A">
      <w:r>
        <w:separator/>
      </w:r>
    </w:p>
  </w:footnote>
  <w:footnote w:type="continuationSeparator" w:id="0">
    <w:p w:rsidR="008A1A0A" w:rsidRDefault="008A1A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F3F0E">
      <w:rPr>
        <w:rFonts w:cs="Arial"/>
        <w:b/>
        <w:sz w:val="20"/>
        <w:szCs w:val="20"/>
        <w:u w:val="single"/>
      </w:rPr>
      <w:t>1054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F97CB4">
      <w:rPr>
        <w:rFonts w:cs="Arial"/>
        <w:b/>
        <w:sz w:val="20"/>
        <w:szCs w:val="20"/>
        <w:u w:val="single"/>
      </w:rPr>
      <w:t xml:space="preserve">- Vereador </w:t>
    </w:r>
    <w:r w:rsidR="001A07B5">
      <w:rPr>
        <w:rFonts w:cs="Arial"/>
        <w:b/>
        <w:sz w:val="20"/>
        <w:szCs w:val="20"/>
        <w:u w:val="single"/>
      </w:rPr>
      <w:t xml:space="preserve">Dudi </w:t>
    </w:r>
    <w:r w:rsidR="00691975" w:rsidRPr="00691975">
      <w:rPr>
        <w:rFonts w:cs="Arial"/>
        <w:b/>
        <w:sz w:val="20"/>
        <w:szCs w:val="20"/>
        <w:u w:val="single"/>
      </w:rPr>
      <w:t xml:space="preserve">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975FDB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975FDB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630874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630874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630874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630874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1221"/>
    <w:rsid w:val="00004884"/>
    <w:rsid w:val="00007DDC"/>
    <w:rsid w:val="00011098"/>
    <w:rsid w:val="00011AE9"/>
    <w:rsid w:val="00012789"/>
    <w:rsid w:val="0001430A"/>
    <w:rsid w:val="00017357"/>
    <w:rsid w:val="00022CD8"/>
    <w:rsid w:val="00024FD3"/>
    <w:rsid w:val="00025B1F"/>
    <w:rsid w:val="00033AE3"/>
    <w:rsid w:val="00034A23"/>
    <w:rsid w:val="00040693"/>
    <w:rsid w:val="00043B26"/>
    <w:rsid w:val="00045D0E"/>
    <w:rsid w:val="00047EFF"/>
    <w:rsid w:val="00051700"/>
    <w:rsid w:val="00055C5F"/>
    <w:rsid w:val="00056288"/>
    <w:rsid w:val="0006013B"/>
    <w:rsid w:val="0006196A"/>
    <w:rsid w:val="00063D05"/>
    <w:rsid w:val="00064157"/>
    <w:rsid w:val="00065906"/>
    <w:rsid w:val="00076C51"/>
    <w:rsid w:val="00080763"/>
    <w:rsid w:val="00082A03"/>
    <w:rsid w:val="000852B3"/>
    <w:rsid w:val="000866C7"/>
    <w:rsid w:val="00086F0A"/>
    <w:rsid w:val="000921C3"/>
    <w:rsid w:val="00094490"/>
    <w:rsid w:val="000958D5"/>
    <w:rsid w:val="00097CAE"/>
    <w:rsid w:val="000A2C07"/>
    <w:rsid w:val="000A392D"/>
    <w:rsid w:val="000B5354"/>
    <w:rsid w:val="000B5C52"/>
    <w:rsid w:val="000B66CE"/>
    <w:rsid w:val="000C3122"/>
    <w:rsid w:val="000D5A82"/>
    <w:rsid w:val="000D5B1B"/>
    <w:rsid w:val="000E2B8B"/>
    <w:rsid w:val="000E3BE0"/>
    <w:rsid w:val="000E7178"/>
    <w:rsid w:val="000F2158"/>
    <w:rsid w:val="000F6251"/>
    <w:rsid w:val="001006EF"/>
    <w:rsid w:val="00102653"/>
    <w:rsid w:val="00103135"/>
    <w:rsid w:val="0010354A"/>
    <w:rsid w:val="00106091"/>
    <w:rsid w:val="00107D4A"/>
    <w:rsid w:val="0011135B"/>
    <w:rsid w:val="00112695"/>
    <w:rsid w:val="0011324E"/>
    <w:rsid w:val="0011328D"/>
    <w:rsid w:val="001135BD"/>
    <w:rsid w:val="0011762B"/>
    <w:rsid w:val="00125EF8"/>
    <w:rsid w:val="00127905"/>
    <w:rsid w:val="00127BFD"/>
    <w:rsid w:val="00133156"/>
    <w:rsid w:val="00134CF2"/>
    <w:rsid w:val="0013678F"/>
    <w:rsid w:val="00141D90"/>
    <w:rsid w:val="00143AD7"/>
    <w:rsid w:val="001444E6"/>
    <w:rsid w:val="0014591F"/>
    <w:rsid w:val="00150EE2"/>
    <w:rsid w:val="001564C9"/>
    <w:rsid w:val="001614EC"/>
    <w:rsid w:val="001706D2"/>
    <w:rsid w:val="0017083B"/>
    <w:rsid w:val="00171226"/>
    <w:rsid w:val="00172E81"/>
    <w:rsid w:val="00174232"/>
    <w:rsid w:val="0017465C"/>
    <w:rsid w:val="00175BD1"/>
    <w:rsid w:val="001802FF"/>
    <w:rsid w:val="0018069A"/>
    <w:rsid w:val="00181341"/>
    <w:rsid w:val="00181CD2"/>
    <w:rsid w:val="00182164"/>
    <w:rsid w:val="001840AD"/>
    <w:rsid w:val="001911FF"/>
    <w:rsid w:val="0019232E"/>
    <w:rsid w:val="001940AA"/>
    <w:rsid w:val="001959C5"/>
    <w:rsid w:val="001A07B5"/>
    <w:rsid w:val="001A09F2"/>
    <w:rsid w:val="001A4B8B"/>
    <w:rsid w:val="001B0773"/>
    <w:rsid w:val="001B48FD"/>
    <w:rsid w:val="001B5CA7"/>
    <w:rsid w:val="001B6067"/>
    <w:rsid w:val="001B753B"/>
    <w:rsid w:val="001C001C"/>
    <w:rsid w:val="001C3E9C"/>
    <w:rsid w:val="001C4F99"/>
    <w:rsid w:val="001C55C7"/>
    <w:rsid w:val="001C5C86"/>
    <w:rsid w:val="001C7A18"/>
    <w:rsid w:val="001D05AC"/>
    <w:rsid w:val="001D13D6"/>
    <w:rsid w:val="001D5823"/>
    <w:rsid w:val="001D6732"/>
    <w:rsid w:val="001E01CA"/>
    <w:rsid w:val="001E0DF7"/>
    <w:rsid w:val="001E4ADC"/>
    <w:rsid w:val="001F13C3"/>
    <w:rsid w:val="001F33CF"/>
    <w:rsid w:val="001F54BC"/>
    <w:rsid w:val="001F58DB"/>
    <w:rsid w:val="00201C7A"/>
    <w:rsid w:val="00204A6A"/>
    <w:rsid w:val="00204ED7"/>
    <w:rsid w:val="00205E78"/>
    <w:rsid w:val="00207694"/>
    <w:rsid w:val="00212E2C"/>
    <w:rsid w:val="00214D62"/>
    <w:rsid w:val="00215695"/>
    <w:rsid w:val="00215DB2"/>
    <w:rsid w:val="0021658D"/>
    <w:rsid w:val="00225668"/>
    <w:rsid w:val="00230859"/>
    <w:rsid w:val="00231E06"/>
    <w:rsid w:val="00231EEA"/>
    <w:rsid w:val="00234AC2"/>
    <w:rsid w:val="00240DDA"/>
    <w:rsid w:val="002460CA"/>
    <w:rsid w:val="00247793"/>
    <w:rsid w:val="00250502"/>
    <w:rsid w:val="0025318D"/>
    <w:rsid w:val="00253C82"/>
    <w:rsid w:val="00260851"/>
    <w:rsid w:val="00260E73"/>
    <w:rsid w:val="002639D4"/>
    <w:rsid w:val="00266B01"/>
    <w:rsid w:val="00266DC4"/>
    <w:rsid w:val="00270AC7"/>
    <w:rsid w:val="00270DD5"/>
    <w:rsid w:val="002724F9"/>
    <w:rsid w:val="00281877"/>
    <w:rsid w:val="00283B8C"/>
    <w:rsid w:val="002856D8"/>
    <w:rsid w:val="002913E2"/>
    <w:rsid w:val="0029179A"/>
    <w:rsid w:val="002957DC"/>
    <w:rsid w:val="002A0655"/>
    <w:rsid w:val="002A3BAA"/>
    <w:rsid w:val="002A42EC"/>
    <w:rsid w:val="002A63FE"/>
    <w:rsid w:val="002A7434"/>
    <w:rsid w:val="002B0715"/>
    <w:rsid w:val="002B363B"/>
    <w:rsid w:val="002B3998"/>
    <w:rsid w:val="002B40CA"/>
    <w:rsid w:val="002B5F97"/>
    <w:rsid w:val="002B6AE2"/>
    <w:rsid w:val="002C4B2B"/>
    <w:rsid w:val="002C5C70"/>
    <w:rsid w:val="002C68C2"/>
    <w:rsid w:val="002C6F34"/>
    <w:rsid w:val="002D24ED"/>
    <w:rsid w:val="002D2F15"/>
    <w:rsid w:val="002D3D9E"/>
    <w:rsid w:val="002D4B6B"/>
    <w:rsid w:val="002E11FC"/>
    <w:rsid w:val="002E12C0"/>
    <w:rsid w:val="002E6F86"/>
    <w:rsid w:val="002F02DB"/>
    <w:rsid w:val="0030168E"/>
    <w:rsid w:val="003039D8"/>
    <w:rsid w:val="00305A2E"/>
    <w:rsid w:val="003060CD"/>
    <w:rsid w:val="00307832"/>
    <w:rsid w:val="00310FF0"/>
    <w:rsid w:val="00317C1A"/>
    <w:rsid w:val="003205B5"/>
    <w:rsid w:val="00323F0F"/>
    <w:rsid w:val="00324650"/>
    <w:rsid w:val="003272A9"/>
    <w:rsid w:val="00343DCC"/>
    <w:rsid w:val="00346727"/>
    <w:rsid w:val="00346E9F"/>
    <w:rsid w:val="00347D5E"/>
    <w:rsid w:val="00352128"/>
    <w:rsid w:val="00353E22"/>
    <w:rsid w:val="003579FB"/>
    <w:rsid w:val="0036203F"/>
    <w:rsid w:val="00362F8B"/>
    <w:rsid w:val="003638CC"/>
    <w:rsid w:val="003656FF"/>
    <w:rsid w:val="00367DC3"/>
    <w:rsid w:val="00370493"/>
    <w:rsid w:val="003705DA"/>
    <w:rsid w:val="00372AC5"/>
    <w:rsid w:val="00376CD3"/>
    <w:rsid w:val="003770FF"/>
    <w:rsid w:val="00381797"/>
    <w:rsid w:val="003848C4"/>
    <w:rsid w:val="00385370"/>
    <w:rsid w:val="0039261E"/>
    <w:rsid w:val="003948F2"/>
    <w:rsid w:val="00395C87"/>
    <w:rsid w:val="00397FF3"/>
    <w:rsid w:val="003A1AD8"/>
    <w:rsid w:val="003A2AE5"/>
    <w:rsid w:val="003A77BE"/>
    <w:rsid w:val="003B0528"/>
    <w:rsid w:val="003B372E"/>
    <w:rsid w:val="003B5310"/>
    <w:rsid w:val="003C3221"/>
    <w:rsid w:val="003C481E"/>
    <w:rsid w:val="003D66CC"/>
    <w:rsid w:val="003E188F"/>
    <w:rsid w:val="003E2535"/>
    <w:rsid w:val="003E3030"/>
    <w:rsid w:val="003F0515"/>
    <w:rsid w:val="003F2302"/>
    <w:rsid w:val="0041085D"/>
    <w:rsid w:val="00412795"/>
    <w:rsid w:val="00416E9E"/>
    <w:rsid w:val="00417926"/>
    <w:rsid w:val="004241A4"/>
    <w:rsid w:val="0043369C"/>
    <w:rsid w:val="00435B72"/>
    <w:rsid w:val="0043610D"/>
    <w:rsid w:val="004363DF"/>
    <w:rsid w:val="00437C06"/>
    <w:rsid w:val="004468D2"/>
    <w:rsid w:val="00451BDA"/>
    <w:rsid w:val="00452673"/>
    <w:rsid w:val="0046044A"/>
    <w:rsid w:val="00471AAE"/>
    <w:rsid w:val="004804F8"/>
    <w:rsid w:val="00483CDA"/>
    <w:rsid w:val="00484A85"/>
    <w:rsid w:val="0048734D"/>
    <w:rsid w:val="00487D64"/>
    <w:rsid w:val="004908F9"/>
    <w:rsid w:val="00493115"/>
    <w:rsid w:val="0049423C"/>
    <w:rsid w:val="004A37E6"/>
    <w:rsid w:val="004A4BA7"/>
    <w:rsid w:val="004A4DE1"/>
    <w:rsid w:val="004B0DD4"/>
    <w:rsid w:val="004B69C5"/>
    <w:rsid w:val="004C005A"/>
    <w:rsid w:val="004C0E4F"/>
    <w:rsid w:val="004C0F6B"/>
    <w:rsid w:val="004C104F"/>
    <w:rsid w:val="004C2C30"/>
    <w:rsid w:val="004C4543"/>
    <w:rsid w:val="004C4A65"/>
    <w:rsid w:val="004C6832"/>
    <w:rsid w:val="004C6C78"/>
    <w:rsid w:val="004D081B"/>
    <w:rsid w:val="004D32C5"/>
    <w:rsid w:val="004D3A9D"/>
    <w:rsid w:val="004D3C5E"/>
    <w:rsid w:val="004E06ED"/>
    <w:rsid w:val="004E15BC"/>
    <w:rsid w:val="004E314A"/>
    <w:rsid w:val="004E46DA"/>
    <w:rsid w:val="004E54C5"/>
    <w:rsid w:val="004E60A1"/>
    <w:rsid w:val="004E7242"/>
    <w:rsid w:val="004F140B"/>
    <w:rsid w:val="004F39E9"/>
    <w:rsid w:val="004F690D"/>
    <w:rsid w:val="004F6A11"/>
    <w:rsid w:val="005029DB"/>
    <w:rsid w:val="00505357"/>
    <w:rsid w:val="00505FD8"/>
    <w:rsid w:val="005101CD"/>
    <w:rsid w:val="00510692"/>
    <w:rsid w:val="0051092E"/>
    <w:rsid w:val="0051367E"/>
    <w:rsid w:val="00523673"/>
    <w:rsid w:val="00524669"/>
    <w:rsid w:val="00533862"/>
    <w:rsid w:val="00536601"/>
    <w:rsid w:val="00540B1F"/>
    <w:rsid w:val="00543B1A"/>
    <w:rsid w:val="00544997"/>
    <w:rsid w:val="00546D16"/>
    <w:rsid w:val="00547485"/>
    <w:rsid w:val="00554FC4"/>
    <w:rsid w:val="00557EF4"/>
    <w:rsid w:val="00564368"/>
    <w:rsid w:val="005646C9"/>
    <w:rsid w:val="00564775"/>
    <w:rsid w:val="0056735A"/>
    <w:rsid w:val="00570D8A"/>
    <w:rsid w:val="005736A2"/>
    <w:rsid w:val="0058109A"/>
    <w:rsid w:val="005846A3"/>
    <w:rsid w:val="00584E86"/>
    <w:rsid w:val="005868AE"/>
    <w:rsid w:val="00590750"/>
    <w:rsid w:val="005910CB"/>
    <w:rsid w:val="0059363C"/>
    <w:rsid w:val="005937EC"/>
    <w:rsid w:val="005965BD"/>
    <w:rsid w:val="005A01D0"/>
    <w:rsid w:val="005A03FA"/>
    <w:rsid w:val="005A0DAE"/>
    <w:rsid w:val="005A2B48"/>
    <w:rsid w:val="005A2D4F"/>
    <w:rsid w:val="005B3D21"/>
    <w:rsid w:val="005B4337"/>
    <w:rsid w:val="005C3938"/>
    <w:rsid w:val="005D093A"/>
    <w:rsid w:val="005D2CB3"/>
    <w:rsid w:val="005D3302"/>
    <w:rsid w:val="005D5519"/>
    <w:rsid w:val="005D58C4"/>
    <w:rsid w:val="005D702D"/>
    <w:rsid w:val="005E138D"/>
    <w:rsid w:val="005E1DB2"/>
    <w:rsid w:val="005F52BC"/>
    <w:rsid w:val="005F5A5E"/>
    <w:rsid w:val="006039A7"/>
    <w:rsid w:val="006041AC"/>
    <w:rsid w:val="006144F0"/>
    <w:rsid w:val="00621759"/>
    <w:rsid w:val="00623E74"/>
    <w:rsid w:val="00624472"/>
    <w:rsid w:val="0062576D"/>
    <w:rsid w:val="00625AF5"/>
    <w:rsid w:val="00630874"/>
    <w:rsid w:val="00631947"/>
    <w:rsid w:val="006342A9"/>
    <w:rsid w:val="00634B4C"/>
    <w:rsid w:val="006426AE"/>
    <w:rsid w:val="00646550"/>
    <w:rsid w:val="006468E0"/>
    <w:rsid w:val="00651B00"/>
    <w:rsid w:val="00651D9D"/>
    <w:rsid w:val="00654B6F"/>
    <w:rsid w:val="00656B85"/>
    <w:rsid w:val="006664AA"/>
    <w:rsid w:val="0066682B"/>
    <w:rsid w:val="00671277"/>
    <w:rsid w:val="006716CD"/>
    <w:rsid w:val="0067184A"/>
    <w:rsid w:val="00674860"/>
    <w:rsid w:val="00674F7D"/>
    <w:rsid w:val="006801B8"/>
    <w:rsid w:val="00681021"/>
    <w:rsid w:val="0068257F"/>
    <w:rsid w:val="00682E6E"/>
    <w:rsid w:val="00683CB8"/>
    <w:rsid w:val="00683D90"/>
    <w:rsid w:val="00683F78"/>
    <w:rsid w:val="006852F2"/>
    <w:rsid w:val="00690598"/>
    <w:rsid w:val="00690D1E"/>
    <w:rsid w:val="00691975"/>
    <w:rsid w:val="00691CF5"/>
    <w:rsid w:val="00692C37"/>
    <w:rsid w:val="0069312F"/>
    <w:rsid w:val="00693914"/>
    <w:rsid w:val="00693CE1"/>
    <w:rsid w:val="0069741A"/>
    <w:rsid w:val="006A370D"/>
    <w:rsid w:val="006A536E"/>
    <w:rsid w:val="006A7F1B"/>
    <w:rsid w:val="006B0B8E"/>
    <w:rsid w:val="006B0DB0"/>
    <w:rsid w:val="006B15A9"/>
    <w:rsid w:val="006B23F3"/>
    <w:rsid w:val="006B7779"/>
    <w:rsid w:val="006C18A7"/>
    <w:rsid w:val="006C4521"/>
    <w:rsid w:val="006C59BC"/>
    <w:rsid w:val="006C5E1D"/>
    <w:rsid w:val="006D257F"/>
    <w:rsid w:val="006D6F7D"/>
    <w:rsid w:val="006E6581"/>
    <w:rsid w:val="006E7E66"/>
    <w:rsid w:val="006E7F51"/>
    <w:rsid w:val="006F21EE"/>
    <w:rsid w:val="006F4E64"/>
    <w:rsid w:val="006F5435"/>
    <w:rsid w:val="006F7B0A"/>
    <w:rsid w:val="00700B0B"/>
    <w:rsid w:val="00701AB4"/>
    <w:rsid w:val="00713B83"/>
    <w:rsid w:val="00715F74"/>
    <w:rsid w:val="0072141E"/>
    <w:rsid w:val="00725205"/>
    <w:rsid w:val="00725E66"/>
    <w:rsid w:val="00727239"/>
    <w:rsid w:val="007274B8"/>
    <w:rsid w:val="00727CDB"/>
    <w:rsid w:val="00727DF2"/>
    <w:rsid w:val="0073062F"/>
    <w:rsid w:val="00730BE1"/>
    <w:rsid w:val="007319BC"/>
    <w:rsid w:val="0073407F"/>
    <w:rsid w:val="00736EEB"/>
    <w:rsid w:val="007376BC"/>
    <w:rsid w:val="00741B15"/>
    <w:rsid w:val="007439D6"/>
    <w:rsid w:val="00746763"/>
    <w:rsid w:val="00746D47"/>
    <w:rsid w:val="0074779B"/>
    <w:rsid w:val="007536C3"/>
    <w:rsid w:val="00757435"/>
    <w:rsid w:val="00760B49"/>
    <w:rsid w:val="00765ECD"/>
    <w:rsid w:val="00766D68"/>
    <w:rsid w:val="00770D1F"/>
    <w:rsid w:val="00770F33"/>
    <w:rsid w:val="0077341D"/>
    <w:rsid w:val="00775A1B"/>
    <w:rsid w:val="00775C0C"/>
    <w:rsid w:val="00777598"/>
    <w:rsid w:val="0078147C"/>
    <w:rsid w:val="00781D3C"/>
    <w:rsid w:val="00782FB7"/>
    <w:rsid w:val="007838DC"/>
    <w:rsid w:val="00787350"/>
    <w:rsid w:val="007902E6"/>
    <w:rsid w:val="00790509"/>
    <w:rsid w:val="00790911"/>
    <w:rsid w:val="0079610E"/>
    <w:rsid w:val="00796991"/>
    <w:rsid w:val="0079772C"/>
    <w:rsid w:val="007A4070"/>
    <w:rsid w:val="007A7A84"/>
    <w:rsid w:val="007B186C"/>
    <w:rsid w:val="007B5515"/>
    <w:rsid w:val="007C22B7"/>
    <w:rsid w:val="007C3AF3"/>
    <w:rsid w:val="007C4C54"/>
    <w:rsid w:val="007D39FD"/>
    <w:rsid w:val="007E02AD"/>
    <w:rsid w:val="007E0F3A"/>
    <w:rsid w:val="007E2E1E"/>
    <w:rsid w:val="007E3F69"/>
    <w:rsid w:val="007E6738"/>
    <w:rsid w:val="007F75CA"/>
    <w:rsid w:val="00801632"/>
    <w:rsid w:val="0080197E"/>
    <w:rsid w:val="0080201E"/>
    <w:rsid w:val="008039EE"/>
    <w:rsid w:val="00804F23"/>
    <w:rsid w:val="008050EC"/>
    <w:rsid w:val="0080555F"/>
    <w:rsid w:val="00805B42"/>
    <w:rsid w:val="00806D46"/>
    <w:rsid w:val="00810024"/>
    <w:rsid w:val="008103D1"/>
    <w:rsid w:val="0081105D"/>
    <w:rsid w:val="00813C8E"/>
    <w:rsid w:val="008160DD"/>
    <w:rsid w:val="00820C13"/>
    <w:rsid w:val="0082121E"/>
    <w:rsid w:val="008215CC"/>
    <w:rsid w:val="00833924"/>
    <w:rsid w:val="00833E58"/>
    <w:rsid w:val="00833E7C"/>
    <w:rsid w:val="00833F85"/>
    <w:rsid w:val="00840A48"/>
    <w:rsid w:val="0084243C"/>
    <w:rsid w:val="00846652"/>
    <w:rsid w:val="008466EE"/>
    <w:rsid w:val="008474F2"/>
    <w:rsid w:val="00853238"/>
    <w:rsid w:val="00861032"/>
    <w:rsid w:val="00863A26"/>
    <w:rsid w:val="00870972"/>
    <w:rsid w:val="00870F59"/>
    <w:rsid w:val="008718DE"/>
    <w:rsid w:val="00876EFD"/>
    <w:rsid w:val="00877893"/>
    <w:rsid w:val="00877B35"/>
    <w:rsid w:val="00877E50"/>
    <w:rsid w:val="00881A74"/>
    <w:rsid w:val="00887317"/>
    <w:rsid w:val="008909A4"/>
    <w:rsid w:val="00890D37"/>
    <w:rsid w:val="00890F38"/>
    <w:rsid w:val="008A0BA0"/>
    <w:rsid w:val="008A0EB2"/>
    <w:rsid w:val="008A1A0A"/>
    <w:rsid w:val="008A2733"/>
    <w:rsid w:val="008A6E16"/>
    <w:rsid w:val="008A76EB"/>
    <w:rsid w:val="008B1F96"/>
    <w:rsid w:val="008B4774"/>
    <w:rsid w:val="008C33AB"/>
    <w:rsid w:val="008C68E6"/>
    <w:rsid w:val="008C72B7"/>
    <w:rsid w:val="008E2084"/>
    <w:rsid w:val="008E4898"/>
    <w:rsid w:val="008E731C"/>
    <w:rsid w:val="008F1E6B"/>
    <w:rsid w:val="008F32B5"/>
    <w:rsid w:val="008F51AC"/>
    <w:rsid w:val="008F712E"/>
    <w:rsid w:val="008F7625"/>
    <w:rsid w:val="00902ECD"/>
    <w:rsid w:val="009137A9"/>
    <w:rsid w:val="00915320"/>
    <w:rsid w:val="00917274"/>
    <w:rsid w:val="00922964"/>
    <w:rsid w:val="0092548F"/>
    <w:rsid w:val="009321EF"/>
    <w:rsid w:val="009329F7"/>
    <w:rsid w:val="009362A2"/>
    <w:rsid w:val="00942CEB"/>
    <w:rsid w:val="00944E45"/>
    <w:rsid w:val="00945E33"/>
    <w:rsid w:val="0095241F"/>
    <w:rsid w:val="0095731D"/>
    <w:rsid w:val="009579A2"/>
    <w:rsid w:val="0096191B"/>
    <w:rsid w:val="0096194D"/>
    <w:rsid w:val="009737CB"/>
    <w:rsid w:val="00973BE4"/>
    <w:rsid w:val="00973BF0"/>
    <w:rsid w:val="009747F8"/>
    <w:rsid w:val="00975FDB"/>
    <w:rsid w:val="009768E6"/>
    <w:rsid w:val="00982637"/>
    <w:rsid w:val="0098285B"/>
    <w:rsid w:val="00992502"/>
    <w:rsid w:val="009958CE"/>
    <w:rsid w:val="00997A28"/>
    <w:rsid w:val="009A2ABD"/>
    <w:rsid w:val="009A427F"/>
    <w:rsid w:val="009A6FC5"/>
    <w:rsid w:val="009B1591"/>
    <w:rsid w:val="009B207E"/>
    <w:rsid w:val="009B32F8"/>
    <w:rsid w:val="009B5653"/>
    <w:rsid w:val="009C0A2D"/>
    <w:rsid w:val="009C6F58"/>
    <w:rsid w:val="009D0F6E"/>
    <w:rsid w:val="009D16FE"/>
    <w:rsid w:val="009D4534"/>
    <w:rsid w:val="009D50D4"/>
    <w:rsid w:val="009D512F"/>
    <w:rsid w:val="009D5CB2"/>
    <w:rsid w:val="009D7925"/>
    <w:rsid w:val="009D7D92"/>
    <w:rsid w:val="009E033E"/>
    <w:rsid w:val="009E1F05"/>
    <w:rsid w:val="009E2101"/>
    <w:rsid w:val="009E5410"/>
    <w:rsid w:val="009E6B3F"/>
    <w:rsid w:val="009F1FCD"/>
    <w:rsid w:val="009F32BD"/>
    <w:rsid w:val="009F6938"/>
    <w:rsid w:val="009F6AF2"/>
    <w:rsid w:val="00A0463C"/>
    <w:rsid w:val="00A0655B"/>
    <w:rsid w:val="00A11AF0"/>
    <w:rsid w:val="00A11F34"/>
    <w:rsid w:val="00A15048"/>
    <w:rsid w:val="00A153EA"/>
    <w:rsid w:val="00A15F3D"/>
    <w:rsid w:val="00A21A8C"/>
    <w:rsid w:val="00A23A1F"/>
    <w:rsid w:val="00A27BBB"/>
    <w:rsid w:val="00A337F1"/>
    <w:rsid w:val="00A349F1"/>
    <w:rsid w:val="00A425CF"/>
    <w:rsid w:val="00A46B01"/>
    <w:rsid w:val="00A71D28"/>
    <w:rsid w:val="00A741E7"/>
    <w:rsid w:val="00A753E8"/>
    <w:rsid w:val="00A844CE"/>
    <w:rsid w:val="00A92CB9"/>
    <w:rsid w:val="00A9432C"/>
    <w:rsid w:val="00A97741"/>
    <w:rsid w:val="00AA2711"/>
    <w:rsid w:val="00AA5316"/>
    <w:rsid w:val="00AA6FC7"/>
    <w:rsid w:val="00AB057E"/>
    <w:rsid w:val="00AB0E31"/>
    <w:rsid w:val="00AB1B63"/>
    <w:rsid w:val="00AB4F89"/>
    <w:rsid w:val="00AC24F9"/>
    <w:rsid w:val="00AC427C"/>
    <w:rsid w:val="00AC6256"/>
    <w:rsid w:val="00AC712C"/>
    <w:rsid w:val="00AD133E"/>
    <w:rsid w:val="00AD1B9D"/>
    <w:rsid w:val="00AD1EF4"/>
    <w:rsid w:val="00AD3733"/>
    <w:rsid w:val="00AD6B47"/>
    <w:rsid w:val="00AE034E"/>
    <w:rsid w:val="00AE447C"/>
    <w:rsid w:val="00AF3F0E"/>
    <w:rsid w:val="00AF4B90"/>
    <w:rsid w:val="00AF66CB"/>
    <w:rsid w:val="00B0174F"/>
    <w:rsid w:val="00B019B6"/>
    <w:rsid w:val="00B06B4B"/>
    <w:rsid w:val="00B10E9F"/>
    <w:rsid w:val="00B111F7"/>
    <w:rsid w:val="00B17815"/>
    <w:rsid w:val="00B210CD"/>
    <w:rsid w:val="00B217B8"/>
    <w:rsid w:val="00B23EB4"/>
    <w:rsid w:val="00B27585"/>
    <w:rsid w:val="00B30EF9"/>
    <w:rsid w:val="00B34959"/>
    <w:rsid w:val="00B36C0E"/>
    <w:rsid w:val="00B36FD3"/>
    <w:rsid w:val="00B37A09"/>
    <w:rsid w:val="00B37DAF"/>
    <w:rsid w:val="00B404F6"/>
    <w:rsid w:val="00B424DC"/>
    <w:rsid w:val="00B42A58"/>
    <w:rsid w:val="00B51006"/>
    <w:rsid w:val="00B5265F"/>
    <w:rsid w:val="00B57A3F"/>
    <w:rsid w:val="00B57AEB"/>
    <w:rsid w:val="00B57E0F"/>
    <w:rsid w:val="00B6008A"/>
    <w:rsid w:val="00B6557F"/>
    <w:rsid w:val="00B67462"/>
    <w:rsid w:val="00B67860"/>
    <w:rsid w:val="00B67EB4"/>
    <w:rsid w:val="00B71CFA"/>
    <w:rsid w:val="00B72EEE"/>
    <w:rsid w:val="00B75CEF"/>
    <w:rsid w:val="00B77532"/>
    <w:rsid w:val="00B808DB"/>
    <w:rsid w:val="00B8293E"/>
    <w:rsid w:val="00B86525"/>
    <w:rsid w:val="00B87CAA"/>
    <w:rsid w:val="00B93972"/>
    <w:rsid w:val="00BA1565"/>
    <w:rsid w:val="00BA6D16"/>
    <w:rsid w:val="00BB1A6F"/>
    <w:rsid w:val="00BB3F3E"/>
    <w:rsid w:val="00BC123C"/>
    <w:rsid w:val="00BC44DF"/>
    <w:rsid w:val="00BC58F1"/>
    <w:rsid w:val="00BC5EEE"/>
    <w:rsid w:val="00BC64E4"/>
    <w:rsid w:val="00BC685F"/>
    <w:rsid w:val="00BC7608"/>
    <w:rsid w:val="00BD1F36"/>
    <w:rsid w:val="00BD34B9"/>
    <w:rsid w:val="00BD3C47"/>
    <w:rsid w:val="00BD6A4C"/>
    <w:rsid w:val="00BD6F85"/>
    <w:rsid w:val="00BE1B39"/>
    <w:rsid w:val="00BE1B98"/>
    <w:rsid w:val="00BF0471"/>
    <w:rsid w:val="00BF1A51"/>
    <w:rsid w:val="00BF76F2"/>
    <w:rsid w:val="00BF791A"/>
    <w:rsid w:val="00C02F15"/>
    <w:rsid w:val="00C040CD"/>
    <w:rsid w:val="00C06926"/>
    <w:rsid w:val="00C06BEA"/>
    <w:rsid w:val="00C076A8"/>
    <w:rsid w:val="00C10DC3"/>
    <w:rsid w:val="00C15545"/>
    <w:rsid w:val="00C17FEB"/>
    <w:rsid w:val="00C2027B"/>
    <w:rsid w:val="00C27C0F"/>
    <w:rsid w:val="00C3506A"/>
    <w:rsid w:val="00C36E68"/>
    <w:rsid w:val="00C379C9"/>
    <w:rsid w:val="00C37B9D"/>
    <w:rsid w:val="00C42806"/>
    <w:rsid w:val="00C43CEF"/>
    <w:rsid w:val="00C44D39"/>
    <w:rsid w:val="00C45509"/>
    <w:rsid w:val="00C46328"/>
    <w:rsid w:val="00C50E49"/>
    <w:rsid w:val="00C56591"/>
    <w:rsid w:val="00C618F0"/>
    <w:rsid w:val="00C6218A"/>
    <w:rsid w:val="00C7080A"/>
    <w:rsid w:val="00C7096C"/>
    <w:rsid w:val="00C73A1C"/>
    <w:rsid w:val="00C76263"/>
    <w:rsid w:val="00C81A87"/>
    <w:rsid w:val="00C81F67"/>
    <w:rsid w:val="00C87311"/>
    <w:rsid w:val="00C919B6"/>
    <w:rsid w:val="00C93FBF"/>
    <w:rsid w:val="00C94949"/>
    <w:rsid w:val="00CA30AD"/>
    <w:rsid w:val="00CA759E"/>
    <w:rsid w:val="00CA7AD2"/>
    <w:rsid w:val="00CB2BAB"/>
    <w:rsid w:val="00CB45A8"/>
    <w:rsid w:val="00CC57DB"/>
    <w:rsid w:val="00CD06BD"/>
    <w:rsid w:val="00CD3876"/>
    <w:rsid w:val="00CD447B"/>
    <w:rsid w:val="00CE3BB1"/>
    <w:rsid w:val="00CE6EE4"/>
    <w:rsid w:val="00CE750E"/>
    <w:rsid w:val="00CF31DE"/>
    <w:rsid w:val="00CF7AF7"/>
    <w:rsid w:val="00D02CAD"/>
    <w:rsid w:val="00D02CDE"/>
    <w:rsid w:val="00D034D8"/>
    <w:rsid w:val="00D14EB1"/>
    <w:rsid w:val="00D16CA1"/>
    <w:rsid w:val="00D1729D"/>
    <w:rsid w:val="00D2072E"/>
    <w:rsid w:val="00D22B54"/>
    <w:rsid w:val="00D233C7"/>
    <w:rsid w:val="00D25051"/>
    <w:rsid w:val="00D2763E"/>
    <w:rsid w:val="00D35697"/>
    <w:rsid w:val="00D44FA1"/>
    <w:rsid w:val="00D4538D"/>
    <w:rsid w:val="00D4614C"/>
    <w:rsid w:val="00D507D5"/>
    <w:rsid w:val="00D5430F"/>
    <w:rsid w:val="00D55F87"/>
    <w:rsid w:val="00D564F1"/>
    <w:rsid w:val="00D627F3"/>
    <w:rsid w:val="00D62A8F"/>
    <w:rsid w:val="00D64A2A"/>
    <w:rsid w:val="00D704F0"/>
    <w:rsid w:val="00D81389"/>
    <w:rsid w:val="00D829EF"/>
    <w:rsid w:val="00D829FF"/>
    <w:rsid w:val="00D8365B"/>
    <w:rsid w:val="00D83F52"/>
    <w:rsid w:val="00D90CF2"/>
    <w:rsid w:val="00D9348D"/>
    <w:rsid w:val="00D97B6A"/>
    <w:rsid w:val="00DA1ADA"/>
    <w:rsid w:val="00DA39F9"/>
    <w:rsid w:val="00DA61CE"/>
    <w:rsid w:val="00DA78DE"/>
    <w:rsid w:val="00DB23E5"/>
    <w:rsid w:val="00DB3271"/>
    <w:rsid w:val="00DB48F6"/>
    <w:rsid w:val="00DB5FA0"/>
    <w:rsid w:val="00DB7F8F"/>
    <w:rsid w:val="00DC00E9"/>
    <w:rsid w:val="00DC12E3"/>
    <w:rsid w:val="00DC4F0F"/>
    <w:rsid w:val="00DD024E"/>
    <w:rsid w:val="00DD5793"/>
    <w:rsid w:val="00DD5C1F"/>
    <w:rsid w:val="00DD7D6D"/>
    <w:rsid w:val="00DE1CC6"/>
    <w:rsid w:val="00DE50DD"/>
    <w:rsid w:val="00DF41C8"/>
    <w:rsid w:val="00E0249F"/>
    <w:rsid w:val="00E061C6"/>
    <w:rsid w:val="00E065B3"/>
    <w:rsid w:val="00E06755"/>
    <w:rsid w:val="00E07978"/>
    <w:rsid w:val="00E11E71"/>
    <w:rsid w:val="00E11EB2"/>
    <w:rsid w:val="00E11F92"/>
    <w:rsid w:val="00E14CA4"/>
    <w:rsid w:val="00E14F37"/>
    <w:rsid w:val="00E170E8"/>
    <w:rsid w:val="00E21B52"/>
    <w:rsid w:val="00E231D8"/>
    <w:rsid w:val="00E25659"/>
    <w:rsid w:val="00E2614C"/>
    <w:rsid w:val="00E271E1"/>
    <w:rsid w:val="00E3022D"/>
    <w:rsid w:val="00E35759"/>
    <w:rsid w:val="00E36331"/>
    <w:rsid w:val="00E43967"/>
    <w:rsid w:val="00E50FAA"/>
    <w:rsid w:val="00E51448"/>
    <w:rsid w:val="00E578AB"/>
    <w:rsid w:val="00E62D36"/>
    <w:rsid w:val="00E65F17"/>
    <w:rsid w:val="00E66CFD"/>
    <w:rsid w:val="00E670AB"/>
    <w:rsid w:val="00E721EC"/>
    <w:rsid w:val="00E7311B"/>
    <w:rsid w:val="00E7547E"/>
    <w:rsid w:val="00E75633"/>
    <w:rsid w:val="00E8044D"/>
    <w:rsid w:val="00E83E54"/>
    <w:rsid w:val="00E83EE3"/>
    <w:rsid w:val="00E86C30"/>
    <w:rsid w:val="00E90791"/>
    <w:rsid w:val="00E90C30"/>
    <w:rsid w:val="00E90F8D"/>
    <w:rsid w:val="00E920F5"/>
    <w:rsid w:val="00E92D48"/>
    <w:rsid w:val="00E95AD8"/>
    <w:rsid w:val="00EA5BBF"/>
    <w:rsid w:val="00EA6AD9"/>
    <w:rsid w:val="00EB04D6"/>
    <w:rsid w:val="00EB0A0C"/>
    <w:rsid w:val="00EB3CC5"/>
    <w:rsid w:val="00EB7CE6"/>
    <w:rsid w:val="00ED0429"/>
    <w:rsid w:val="00ED2065"/>
    <w:rsid w:val="00ED213F"/>
    <w:rsid w:val="00ED4D34"/>
    <w:rsid w:val="00ED5548"/>
    <w:rsid w:val="00EE3D6F"/>
    <w:rsid w:val="00EE418E"/>
    <w:rsid w:val="00F039CD"/>
    <w:rsid w:val="00F055F1"/>
    <w:rsid w:val="00F12991"/>
    <w:rsid w:val="00F16F74"/>
    <w:rsid w:val="00F21113"/>
    <w:rsid w:val="00F22391"/>
    <w:rsid w:val="00F22FC9"/>
    <w:rsid w:val="00F245BA"/>
    <w:rsid w:val="00F25096"/>
    <w:rsid w:val="00F27895"/>
    <w:rsid w:val="00F30C24"/>
    <w:rsid w:val="00F33B3D"/>
    <w:rsid w:val="00F374FC"/>
    <w:rsid w:val="00F4079D"/>
    <w:rsid w:val="00F40ED9"/>
    <w:rsid w:val="00F420E5"/>
    <w:rsid w:val="00F42C63"/>
    <w:rsid w:val="00F46B12"/>
    <w:rsid w:val="00F5150F"/>
    <w:rsid w:val="00F554B4"/>
    <w:rsid w:val="00F60D30"/>
    <w:rsid w:val="00F61BB2"/>
    <w:rsid w:val="00F65C85"/>
    <w:rsid w:val="00F67581"/>
    <w:rsid w:val="00F73DA3"/>
    <w:rsid w:val="00F75716"/>
    <w:rsid w:val="00F80C34"/>
    <w:rsid w:val="00F84EC1"/>
    <w:rsid w:val="00F85F59"/>
    <w:rsid w:val="00F87F2E"/>
    <w:rsid w:val="00F97CB4"/>
    <w:rsid w:val="00FA16B7"/>
    <w:rsid w:val="00FA282F"/>
    <w:rsid w:val="00FA3CFC"/>
    <w:rsid w:val="00FB00FA"/>
    <w:rsid w:val="00FB7F85"/>
    <w:rsid w:val="00FC1C13"/>
    <w:rsid w:val="00FC229B"/>
    <w:rsid w:val="00FC64BC"/>
    <w:rsid w:val="00FD0AD6"/>
    <w:rsid w:val="00FE1DAA"/>
    <w:rsid w:val="00FE28F8"/>
    <w:rsid w:val="00FE2964"/>
    <w:rsid w:val="00FE3B6B"/>
    <w:rsid w:val="00FE6BA1"/>
    <w:rsid w:val="00FF145E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FCC662-C260-4B95-B6CD-8D4283836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5</TotalTime>
  <Pages>1</Pages>
  <Words>164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12</cp:revision>
  <cp:lastPrinted>2020-03-16T12:28:00Z</cp:lastPrinted>
  <dcterms:created xsi:type="dcterms:W3CDTF">2021-05-14T18:20:00Z</dcterms:created>
  <dcterms:modified xsi:type="dcterms:W3CDTF">2021-05-17T14:44:00Z</dcterms:modified>
</cp:coreProperties>
</file>